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892"/>
        <w:gridCol w:w="1597"/>
        <w:gridCol w:w="1017"/>
        <w:gridCol w:w="1517"/>
        <w:gridCol w:w="243"/>
        <w:gridCol w:w="1760"/>
        <w:gridCol w:w="1517"/>
        <w:gridCol w:w="243"/>
      </w:tblGrid>
      <w:tr w:rsidR="00C00610" w:rsidTr="00763E5B">
        <w:trPr>
          <w:gridAfter w:val="1"/>
          <w:wAfter w:w="243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610" w:rsidRDefault="00C00610" w:rsidP="00763E5B">
            <w:pPr>
              <w:ind w:left="-108"/>
            </w:pPr>
            <w:r>
              <w:t>Приложение 5</w:t>
            </w:r>
          </w:p>
        </w:tc>
      </w:tr>
      <w:tr w:rsidR="00C00610" w:rsidTr="00763E5B">
        <w:trPr>
          <w:gridAfter w:val="1"/>
          <w:wAfter w:w="243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610" w:rsidRDefault="00C00610" w:rsidP="00763E5B">
            <w:pPr>
              <w:ind w:left="-108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00610" w:rsidTr="00763E5B">
        <w:trPr>
          <w:gridAfter w:val="1"/>
          <w:wAfter w:w="243" w:type="dxa"/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0610" w:rsidRDefault="00763E5B" w:rsidP="00763E5B">
            <w:pPr>
              <w:ind w:left="-108"/>
            </w:pPr>
            <w:r w:rsidRPr="00763E5B">
              <w:t>от 24 ноября 2023 года № 43-418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r>
              <w:t xml:space="preserve">  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r>
              <w:t xml:space="preserve">  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</w:tr>
      <w:tr w:rsidR="00C00610" w:rsidTr="00C00610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0709" w:rsidRDefault="00C00610" w:rsidP="00C00610">
            <w:pPr>
              <w:jc w:val="center"/>
            </w:pPr>
            <w: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</w:t>
            </w:r>
          </w:p>
          <w:p w:rsidR="00C00610" w:rsidRDefault="00E60709" w:rsidP="00E60709">
            <w:pPr>
              <w:jc w:val="center"/>
            </w:pPr>
            <w:r>
              <w:t xml:space="preserve">на 2023 год </w:t>
            </w:r>
            <w:r w:rsidR="00C00610">
              <w:t>и на плановый период 2024 и 2025 годов</w:t>
            </w:r>
          </w:p>
        </w:tc>
      </w:tr>
      <w:tr w:rsidR="00C00610" w:rsidTr="00C00610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  <w:rPr>
                <w:sz w:val="28"/>
                <w:szCs w:val="28"/>
              </w:rPr>
            </w:pPr>
          </w:p>
        </w:tc>
      </w:tr>
      <w:tr w:rsidR="00C00610" w:rsidTr="00C00610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rPr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rPr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rPr>
                <w:sz w:val="28"/>
                <w:szCs w:val="28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тыс. руб.</w:t>
            </w:r>
          </w:p>
        </w:tc>
      </w:tr>
      <w:tr w:rsidR="00C00610" w:rsidTr="00C00610">
        <w:trPr>
          <w:cantSplit/>
          <w:trHeight w:val="276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Наименование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ЦСР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ВР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2023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2024 год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2025 год</w:t>
            </w:r>
          </w:p>
        </w:tc>
      </w:tr>
      <w:tr w:rsidR="00C00610" w:rsidTr="00C00610">
        <w:trPr>
          <w:cantSplit/>
          <w:trHeight w:val="276"/>
        </w:trPr>
        <w:tc>
          <w:tcPr>
            <w:tcW w:w="6892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610" w:rsidRDefault="00C00610" w:rsidP="00C00610"/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610" w:rsidRDefault="00C00610" w:rsidP="00C00610"/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610" w:rsidRDefault="00C00610" w:rsidP="00C00610"/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0610" w:rsidRDefault="00C00610" w:rsidP="00C00610"/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/>
        </w:tc>
        <w:tc>
          <w:tcPr>
            <w:tcW w:w="1760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/>
        </w:tc>
      </w:tr>
    </w:tbl>
    <w:p w:rsidR="00C00610" w:rsidRPr="00C00610" w:rsidRDefault="00C0061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92"/>
        <w:gridCol w:w="1597"/>
        <w:gridCol w:w="1017"/>
        <w:gridCol w:w="1760"/>
        <w:gridCol w:w="1760"/>
        <w:gridCol w:w="1760"/>
      </w:tblGrid>
      <w:tr w:rsidR="00C00610" w:rsidTr="00C00610">
        <w:trPr>
          <w:cantSplit/>
          <w:tblHeader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1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2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4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5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>
            <w:pPr>
              <w:jc w:val="center"/>
            </w:pPr>
            <w:r>
              <w:t>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0100000000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1 511 250,1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919 016,9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915 428,2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717 186,8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474 656,4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474 656,4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662 414,5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472 741,4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469 473,9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472 741,4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469 473,9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472 741,4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472 741,4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170 425,9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170 425,9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9 687,0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12 827,7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12 827,7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5 400,7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5 400,7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011027999У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1 915,0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1 915,0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1 825,0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46 797,6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011A155195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011A1П5195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9 497,6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«Система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781 567,2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431 357,7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427 769,0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22 451,4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14 143,0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13 384,9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14 143,0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13 384,9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14 143,0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14 143,0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8 431,9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8 431,9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223 125,7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123 954,9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135 576,9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123 954,9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135 576,9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123 954,9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123 954,9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81 420,3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0120272500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81 420,3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6 128,5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01202S2500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6 128,5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54 654,1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32 972,0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33 351,3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32 972,0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33 351,3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32 972,0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32 972,0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19 811,6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0120372500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19 811,6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1 491,2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01203S2500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1 491,2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396 966,1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256 602,5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271 150,0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256 602,5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271 150,0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256 482,5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256 602,5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117 009,0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0120472500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117 009,0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8 807,1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01204S2500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8 807,1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53 622,0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44 092,0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44 092,0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0120574020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012057999У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96,6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96,6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96,6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01207L5191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3 708,7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01208L5170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6 654,0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0120972102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0120972103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0120972104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01209S2112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01209S2122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01209S2123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01209S2124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012A100000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15 234,1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Создание модельных муниципальных библиотек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012A154540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Техническое оснащение региональных и муниципальных музеев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012A155900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3 542,3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012A1П4540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012A200000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012A255194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7 996,0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13 002,8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7 996,0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13 002,8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7 996,0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13 002,8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13 002,8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756,0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7 100,0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12 102,8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12 102,8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0140178221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406 229,4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420 068,4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427 594,7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17 316,5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17 316,5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23 201,8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17 316,5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17 316,5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22 794,1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17 030,5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17 030,5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11 428,0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12 025,4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11 428,0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12 025,4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11 428,0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12 025,4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12 025,4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1 697,7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2 251,0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2 251,0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9 651,9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9 696,0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9 696,0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Подпрограмма «Реализация мероприятий социального характера»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12 253,6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12 253,6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12 253,6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19 716,1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12 253,6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12 253,6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172 873,7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199 275,0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199 275,0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58 663,2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69 032,9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58 663,2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69 032,9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69 032,9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1 020,2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1 020,2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57 811,7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68 012,7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68 012,7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69 017,9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77 237,3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69 017,9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77 237,3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77 237,3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1 141,5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68 144,2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76 095,8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76 095,8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35 147,0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40 862,0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35 147,0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40 862,0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40 862,0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416,2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603,8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603,8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34 730,8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40 258,2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40 258,2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8 936,7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10 461,9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8 936,7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10 461,9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10 461,9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216,7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181,9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181,9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8 720,0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10 280,0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10 280,0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1 664,7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1 664,7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1 664,7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1 620,0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024080М000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186 724,2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186 724,2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171 974,9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179 197,9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186 724,2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2 579,6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2 688,0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2 800,8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0250177110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169 395,3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176 509,9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183 923,4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0260100000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по обеспечению жильем молодых семей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02601L4970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7 034,9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231 377,7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262 860,6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262 860,6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«Управление муниципальным долгом»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207 624,8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657,6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657,6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0310100070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644,4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657,6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207 412,7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241 342,4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Процентные платежи по муниципальному долгу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207 412,7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241 342,4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Обслуживание государственного (муниципального) долга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0310200070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700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207 412,7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241 355,6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241 342,4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Подпрограмма «Автоматизация систем управления бюджетным процессом»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23 752,9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20 860,6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20 860,6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347,1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347,1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347,1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7 407,9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7 407,9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7 692,9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7 407,9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7 407,9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«Поддержание технической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13 741,3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11 520,0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13 741,3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11 520,0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13 741,3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11 520,0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11 520,0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1 381,6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1 381,6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032050М000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1 381,6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1 381,6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7 169 686,2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7 123 396,1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6 187 101,7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3 470 483,2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3 033 058,9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2 394 408,4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1 882 500,8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1 606 084,3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1 588 168,2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1 389 390,8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1 500 867,7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1 389 390,8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1 500 867,7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1 500 867,7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315 644,4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105 216,6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87 300,5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280 705,0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76 877,2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73 394,2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34 939,4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28 339,4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13 906,3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4 399,9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1 136,3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3 263,6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04102D7630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48 918,0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04102D7630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48 918,0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04102S7630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3 682,0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04102S7630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3 682,0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04102ИД000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66 454,4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57 265,2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4 448,6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0410305Д10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4 448,6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42 166,9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0410307Д10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42 166,9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42 166,9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19 838,9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15 098,3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041030Д000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19 838,9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14 598,3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15 098,3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63 353,6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63 353,6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0410406Д00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63 353,6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42 104,0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«Ремонт тротуаров»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119 390,3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99 390,3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041050Д000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99 390,3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по благоустройству территорий (1 этап)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0410578120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0410578120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04108D9910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84 630,0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04108S9910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6 370,0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транспортной безопасности»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2 675,0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мероприятий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2 675,0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041100Д000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2 675,0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2 675,0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0411700000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041170М000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041F100000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041F150210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267 707,1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041F1U0290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041F1U0290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041R100000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908 784,5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1 125 430,4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746 300,0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041R153946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162 484,5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379 130,4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041R1S7190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746 000,0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746 000,0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251 398,4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041R1U7190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494 601,6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461 000,0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Подпрограмма «Транспортное обслуживание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3 699 203,1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4 090 337,2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3 792 693,3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342 619,8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327 992,2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327 992,2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340 117,5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327 151,1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327 151,1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220 137,3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216 217,0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216 217,0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117 656,8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107 932,1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107 932,1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2 323,4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841,1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1 641,1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841,1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841,1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0420207050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16 360,0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0420208420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0420208420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340 909,4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179 924,1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0420407160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Обновление наземного общественного пассажирского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284 853,4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179 924,1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0420478170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284 853,4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188 806,3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179 924,1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04204К6000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293 032,0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0420507230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0420578910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252 032,0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745 103,3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1 192 433,0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1 450 549,3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0420607210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65 640,0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1 378 549,3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0420679340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679 463,3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1 120 433,0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1 378 549,3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042R700000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1 941 178,6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2 261 105,7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1 714 227,7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294 253,9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042R754013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294 253,9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148 429,1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294 253,9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1 419 973,8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042R754014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788 006,8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1 775 236,0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1 419 973,8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042R754015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144 617,4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337 440,6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042R756210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714 300,4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042R756210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714 300,4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515 549,2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481 989,7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490 596,6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395 718,9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366 989,7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375 596,6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241 503,3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247 844,0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248 361,0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120 922,5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147 473,6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120 922,5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147 473,6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24 056,4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24 056,4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86 178,6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100 887,4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100 887,4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70 517,7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87 766,0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87 766,0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15 660,9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13 121,4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13 121,4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5 275,8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1 352,9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61 336,1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54 412,8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54 412,8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55 262,2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51 312,8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51 312,8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43 515,1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42 203,0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42 203,0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11 661,3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9 024,0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9 024,0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5 347,8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0510207010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5 347,8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0510207020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05102К5030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87 358,2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59 767,1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59 876,8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4 905,5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1 476,3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05103040А0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3 429,2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Ликвидация несанкционированного складирования отходов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16 751,8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17 183,1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0510308140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16 751,8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17 183,1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17 183,1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6 474,2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5 628,1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6 474,2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5 628,1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5 628,1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14 940,6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051030Э000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14 933,2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14 830,9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14 940,6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44 226,4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22 125,0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0510377130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44 226,4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22 125,0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2 122,4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12 946,0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2 122,4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12 946,0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2 122,4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4 965,8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12 946,0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3 398,9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05108Б0110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05108Б0120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«Содержание, ремонт и развитие инженерных сетей»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119 830,3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«Наружное освещение улиц городского округа»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119 830,3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0520106000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0520107150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117 300,0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052010М000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469,4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378 878,0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116 824,6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116 824,6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103 532,5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115 404,6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44 519,6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0610178980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061F200000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59 012,9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115 404,6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59 012,9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115 404,6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061F2П5550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59 012,9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115 404,6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115 404,6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275 345,5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1 420,0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062F200000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274 838,5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1 420,0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программ формирования современной городской среды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062F255550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96 281,7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1 420,0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87 210,7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062F2П5550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9 071,0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1 420,0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062F2П6000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594 696,8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404 681,7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287 336,9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«Развитие жилищного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100 195,1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178 156,4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73 625,2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77 319,1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79 331,6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73 625,2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40 008,7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35 592,1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0710108030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40 008,7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36 408,9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35 592,1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30 277,8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32 533,1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0710108040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30 277,8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37 407,7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32 533,1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4 570,3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5 125,0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0710108050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4 570,3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5 125,0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5 125,0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0710108180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07101И0000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2 237,2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22 876,0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22 876,0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22 876,0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98 824,8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«Развитие коммунального хозяйства»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271 781,8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193 565,9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183 711,7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22 474,8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10 234,0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22 474,8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10 234,0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22 474,8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10 234,0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10 234,0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234 215,6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183 316,9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173 477,7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41 174,3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35 085,6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41 174,3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33 924,8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35 085,6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123 315,2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119 140,1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119 140,1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40 377,1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35 828,5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35 828,5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82 693,2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83 071,6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83 071,6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29 404,9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29 404,9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5 501,9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4 016,8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0720707030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5 501,9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4 016,8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4 016,8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34 819,3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15 235,2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34 819,3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26 235,2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15 235,2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1 760,9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0720972101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1 465,4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07209S2111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07209S211А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07209S2121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072F500000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12 679,0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12 621,5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072F552430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12 621,5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072F5П2430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153 752,0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153 752,0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11 880,4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11 880,4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2 959,4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0730178780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0730179410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07301S9410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27 593,4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 «Снос аварийного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46 558,6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46 558,6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46 558,6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46 558,6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22 409,3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22 409,3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22 409,3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17 395,6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075010М000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5 013,7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0800000000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3 150,7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2 519,9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2 519,9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0810000000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2 473,9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0810100000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2 473,9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2 473,9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081010М000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3 104,7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2 473,9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2 473,9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0820000000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0820300000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082030М000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28 606,4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24 347,3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4 755,3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1 509,2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1 822,8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1 822,8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1 822,8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577,8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1 822,8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1 822,8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091020М000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931,4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21 947,2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2 932,5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21 787,2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22 524,5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2 932,5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19 592,0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21 787,2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2 932,5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10 058,2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2 932,5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2 932,5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11 729,0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092020М000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093010М000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5 150,0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15 516 988,0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12 222 298,1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11 416 535,6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«Развитие системы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4 792 216,3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4 107 450,0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4 103 238,3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4 323 148,8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3 769 949,9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3 769 538,2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1 659 471,8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1 462 206,4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1 461 794,7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1 659 471,8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1 462 206,4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1 461 794,7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2 621 968,7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2 307 743,5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1010176700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2 621 968,7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2 307 743,5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2 307 743,5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6 613,3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6 613,3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35 095,0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35 095,0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17 765,2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17 765,2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1010276900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17 765,2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17 765,2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315 234,9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315 934,9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315 234,9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315 934,9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1010377900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315 234,9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315 934,9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315 934,9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131 483,6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4 035,3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4 035,3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39 291,7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39 291,7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3 800,0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4 285,0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5 871,6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5 871,6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101080М000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463,8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101P200000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101P2К6000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4 120,0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751 201,0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592 238,6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592 235,8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672 894,3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491 888,6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491 885,8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527 232,0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479 128,3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527 232,0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479 131,1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479 128,3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14 229,7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12 757,5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12 757,5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11 619,1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10 137,1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10 137,1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2 603,4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2 613,2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2 613,2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96 468,9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2 907,2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93 561,7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1 219,5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1020178110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1 219,5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26 483,0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1 010,8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25 472,2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7 261,2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10201S2500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7 042,3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77 939,3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27 689,3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27 689,3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1020378890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1020379994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«Развитие системы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8 150 483,5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6 697 079,3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6 674 171,5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6 228 334,3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5 941 813,5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5 941 195,2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806 322,7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855 720,3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806 322,7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856 338,6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855 720,3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1 413,0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490,6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5 019 828,1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4 802 177,5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4 802 177,5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37 921,8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34 033,6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34 033,6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891,1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891,1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1030177000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4 981 015,2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4 767 252,8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4 767 252,8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1030178870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16 441,3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1030178870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16 441,3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98 416,0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1030179Г40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98 066,0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285 913,2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282 806,8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282 806,8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3 973,0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3 973,0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10301R3030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281 940,2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278 833,8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278 833,8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708 641,0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592 517,9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586 833,3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124 611,3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1030205040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124 611,3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7 005,3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1030205050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7 005,3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1030205060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30 687,3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30 687,3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61,2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61,2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1030207080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11 900,8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30 626,1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30 626,1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112 634,6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113 023,0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113 023,0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1030277200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112 532,6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112 921,0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112 921,0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446 821,0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443 123,0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10302L3040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446 821,0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448 807,6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443 123,0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35 217,5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29 076,1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35 217,5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29 076,1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1030307090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35 217,5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29 076,1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29 076,1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1 447,2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1 447,2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1030476900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1 447,2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1 447,2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1 025 097,3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79 073,4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79 073,4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146 520,9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145 470,9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1030672820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1030672820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1030678830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1030678950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86 000,0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280 600,0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1030679890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29 400,0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3 388,0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1030679994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3 388,0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236 155,4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208 060,6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10306L7500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28 094,8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10306S2Г00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10306S2Г05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1 693,5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10306W7500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19 357,2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1030700000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103070М000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1030800000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1 787,8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1 787,8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1 770,1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1030877160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1 770,1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1 770,1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1030877300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1030900000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6 081,3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6 081,3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103090М000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6 009,3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«Развитие инициативного бюджетирования»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1031000000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2 108,7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10310Б0210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1 478,5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10310Б0220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10310Б0310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10310Б0320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66 798,6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52 342,2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40 292,2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103E151720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23 592,9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103E1U1131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3 507,7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3 102,9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103E1U1137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3 507,7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3 102,9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3 102,9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2 320,1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103E1U1291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2 320,1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4 400,3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13 670,1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31 029,3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103E1U1297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13 670,1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20 686,1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31 029,3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34 988,3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103E1П1000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34 988,3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103E250980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1 817,9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103E251710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5 764,6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3 027,6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103E452130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2 737,0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3 027,6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3 027,6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103E4U1330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2 975,0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103EВ00000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70 512,1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71 129,0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70 512,1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280,1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103EВ51790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70 848,9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70 232,0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70 232,0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1 775 719,6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778 640,2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1 775 719,6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778 640,2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1 501,1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1 501,1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784 965,2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200 000,3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104E153050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784 965,2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200 000,3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Создание новых мест в общеобразовательных организациях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104E155200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355 618,1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556 404,8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104E155201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22 328,7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104E1U3050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231 700,0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104E1U3050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231 700,0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104E1U5200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104E1U5200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104E1Л5201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180 659,0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75 901,1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104E1П3050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75 901,1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22 235,1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2 046,4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104E1П5200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2 046,4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47 367,6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46 890,0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46 890,0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7 263,5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14 652,5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7 263,5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14 652,5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14 652,5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5 963,5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10 287,4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10 287,4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1 296,0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4 296,3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4 296,3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68,8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38 519,3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31 237,5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38 519,3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31 237,5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32 310,2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26 723,2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4 498,8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4 498,8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1 694,8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1050205030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105040М000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116 834,1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111 900,0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1130107150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4 934,1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4 934,1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3 888,6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1140106000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3 888,6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114010М000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649 273,6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386 301,7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386 301,7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134 206,8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123 723,0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123 723,0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340,3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340,3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340,3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4 542,7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4 390,0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4 542,7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4 390,0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4 542,7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4 390,0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4 390,0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1210305010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120 396,6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116 536,2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116 536,2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118 950,3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115 392,9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1210405010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118 950,3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115 392,9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115 392,9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121040501К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1 406,3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943,3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1 406,3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943,3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943,3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2 067,6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2 067,6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1210505010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8 802,6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2 067,6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2 067,6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388,9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164,4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164,4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224,5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121060501К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224,5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224,5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290 154,8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262 578,7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262 578,7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93 392,8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1220105010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84 679,9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8 712,9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7 926,5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2 770,6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2 770,6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1220205010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3 755,6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2 770,6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2 770,6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663,4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663,4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663,4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423,4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122030М000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192 176,4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257 904,7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257 904,7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167 777,0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229 511,7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167 777,0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229 511,7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229 511,7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122060501К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190,6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190,6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21 375,3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28 202,4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28 202,4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19 793,3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26 052,0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26 052,0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2 150,4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2 150,4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2 812,4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1220672500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2 258,9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12206S2500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224 912,0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8 902,1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8 902,1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8 902,1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34 550,0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4 950,0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4 950,0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12302L4260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159 604,5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159 604,5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1230306000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159 604,5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1230400000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9 007,6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8 457,6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123040М000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8 457,6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1230479907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1230500000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9 197,8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123050М000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4 597,8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1230578970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4 600,0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3 650,0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3 650,0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123060М000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3 650,0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4 255,5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3 231,6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3 214,0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«Специальная оценка условий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1 197,3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705,8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1 197,3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740,4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705,8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529,7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0,8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529,7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0,8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667,6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705,0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246,6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246,6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1320105030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189,8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173,8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175,8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173,8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«Организация прохождения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1 143,2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1 349,4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1 143,2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1 402,4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1 349,4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355,4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1330105030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355,4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994,0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1 048,0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994,0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1 369,5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825,2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1340100000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1 369,5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825,2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514,2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1340105030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1 045,5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514,2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1340105Д30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311,0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134010М000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311,0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«Обеспечение выполнения требований охраны труда»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«Проведение семинаров»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1350100000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135010М000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«Проведение смотров-конкурсов»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1350200000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135020М000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10 086,8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7 833,8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7 833,8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5 804,5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5 804,5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1410105030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4 009,9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1 794,6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1 794,6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1420100000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142010М000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732,0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6 601,8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1430100000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6 601,8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3 550,3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6 601,8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6 601,8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97,5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143010М000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3 504,3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6 504,3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6 504,3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2 450,2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450,2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1510100000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151010М000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1510600000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151060М000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1520300000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1520307110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Ведомственные целевые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6 729 964,0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739 777,3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328 644,1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16 408,7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16 408,7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202000М000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16 408,7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14 957,3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14 957,3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203000М000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14 957,3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14 957,3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204000М000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4 699,9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4 699,9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205000М000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4 699,9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2060000000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206000М000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6 612,0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98 075,7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92 115,2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92 115,2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95 256,2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89 916,2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89 916,2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75 129,5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78 050,1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78 050,1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19 857,7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11 516,7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11 516,7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349,4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349,4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2070008160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2070008240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834,5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199,0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207000М000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834,5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199,0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2080000000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1 036,0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1 436,0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1 036,0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1 036,0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208000М000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1 024,0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324,0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20A0000000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27 224,9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102 895,5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20A000М000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комплексных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99 895,5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20A00L5110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16 824,9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99 895,5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20A00L5990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20A00L5990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2 700,0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20Б0000000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20Б0006000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20Б0006000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20Б000М000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2 894,0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20В0000000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6 198,1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6 146,7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6 040,1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6 198,1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6 040,1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20В000М000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6 198,1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6 040,1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6 040,1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20В00L2990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20Г0000000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20ГF300000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474 357,5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464 520,7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407 695,1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20ГF367483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56 825,6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9 836,8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8 337,1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20ГF367484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1 499,7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20Д0000000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20Д000М000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20И0000000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20И000М000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20Л0000000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69 665,1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13 746,5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20Л0006000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13 746,5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20Л0007060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55 914,9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20Л000М000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20Л000М000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5 874 839,2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5 874 839,2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510 922,0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3 957 377,5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3 676 308,5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20ПF367483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281 069,0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1 383 168,3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1 014 846,1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460 922,0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20ПF367484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368 322,3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20ПF3П6020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398 300,1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20ПF3П6020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398 300,1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20ПF3П8430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135 993,3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20ПF3П8430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68 001,5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20ПF3П8430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67 991,8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20Ч0000000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124 595,6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Бюджетные инвестиции в объекты капитального 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7 562,2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20Ч0006000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400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7 562,2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программы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37 033,4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20Ч000М000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37 033,4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20Ч0079350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80 000,0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Выполнение функций органами местного самоуправления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2 025 375,6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2 016 599,1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2 016 603,0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деятельности представительного органа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156 288,8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154 988,8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154 988,8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18 857,0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3010001020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18 857,0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18 857,0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137 431,8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136 131,8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136 131,8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117 689,8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114 164,8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114 164,8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19 597,0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21 897,0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21 897,0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3010002020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55 454,2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58 554,2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58 554,2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9 280,8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10 780,8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3020001030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9 280,8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10 780,8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10 780,8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46 173,4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47 773,4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47 773,4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43 265,2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45 665,2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45 665,2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3020002020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2 908,2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2 108,2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2 108,2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деятельности органов исполнительной власти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1 102 433,9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1 106 723,2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1 106 723,2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8 512,4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8 512,3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8 512,3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8 512,3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3040002010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0,1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1 022 617,7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1 027 229,9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1 027 229,9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953 194,8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963 486,5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963 486,5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64 698,4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60 063,1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60 063,1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4 445,8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3 680,3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3 680,3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7 417,9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3040004010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7 417,9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3 380,4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2 878,6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2 878,6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2 878,6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3040004020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179,0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3040004030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179,0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5 533,4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3040004090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5 533,4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5 533,4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2 819,1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2 819,1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2 396,0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2 396,0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3040076500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423,1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3 288,9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3 288,9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2 824,8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2 824,8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3040076510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464,1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464,1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12 216,0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12 216,0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10 463,6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10 463,6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3040076600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1 752,4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1 752,4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5 638,2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5 318,2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5 438,2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5 438,2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3040077150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31 009,9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31 009,9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24 492,8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22 837,7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22 837,7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3040077Б00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6 517,1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8 172,2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8 172,2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функций территориальных органов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711 198,7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696 332,9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696 336,8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функций центрального аппарата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657 758,7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642 765,4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642 622,9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628 397,1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612 446,4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612 303,9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28 495,3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30 209,0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30 209,0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333,5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3050002020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532,8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110,0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1 154,4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1 907,0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1 933,0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850,7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1 764,4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1 790,4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3050004050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142,6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142,6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3 048,2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3 138,1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3 254,6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2 963,3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3 057,6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3 153,0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3050004070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101,6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3050051200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63,2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37 117,9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37 117,9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30 148,3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29 191,6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29 191,6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3050077120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6 969,6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7 926,3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7 926,3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683,6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3050077130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683,6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10 468,5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10 468,5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7 563,7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7 302,8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7 302,8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3050077800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2 904,8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3 165,7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3 165,7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904,2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585,3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3050077И00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904,2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585,3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585,3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3100000000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1 530 282,0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1 085 395,5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1 202 922,1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Резервные фонды местных администраций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3110000000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33 000,0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24 912,5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947,2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3110000100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7 140,3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415 234,2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384 930,7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384 982,5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375 933,4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350 749,5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350 752,6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338 971,2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317 237,5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317 237,5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36 781,5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33 451,8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33 451,8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108,9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3120005020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71,8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60,2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63,3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32 076,2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26 956,6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27 005,3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28 326,9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23 413,8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23 413,8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3 614,1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3 542,8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3 591,5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135,2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7 224,6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7 224,6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6 983,1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6 983,1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3120077300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241,5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241,5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Другие непрограммные мероприятия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1 082 047,8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550 464,8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667 939,6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выборов и референдумов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3130003000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2 962,0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28 439,2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26 333,2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28 439,2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25 307,8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26 333,2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74 557,0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64 512,1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64 529,7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56 371,7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45 555,4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45 555,4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14 989,5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17 949,2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17 967,2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590,7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3130005030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2 605,1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1 007,5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1 007,1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29 448,0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37 090,0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38 466,4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100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26 297,3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32 220,5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32 220,5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2 945,6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4 866,6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6 243,0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202,2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3130005Д30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87 044,1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3130007120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87 044,1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Договоры пожизненного содержания с иждивением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833,0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767,9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3130008010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833,0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767,9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767,9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Мероприятия по обеспечению мобилизационной готовности экономики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1 294,0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3130008020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2 317,4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1 220,0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1 294,0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3130008070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19 781,5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6 550,0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3130008080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19 781,5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6 550,0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4 282,1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3130008090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4 282,1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37 221,3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3130008110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29 721,3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265,0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3130008190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2 500,0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2 500,0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3130008200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150,0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3130008270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46,8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1 504,9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3130008320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1 504,9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740,0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3 738,3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1 568,4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3130008330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3 738,3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1 568,4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1 568,4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Снос самовольных построек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2 290,0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3130008340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1 129,6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2 290,0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2 290,0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Оформление бесхозяйных объектов коммунальной инфраструктуры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3130008370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Средства, зарезервированные на реализацию инициативных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3130008390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287,1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3130008410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431,1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Единовременная выплата в 2023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3130008450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62 828,5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3130008450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928,5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Социальное обеспечение и иные выплаты населению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3130008450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61 900,0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lastRenderedPageBreak/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223 156,4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3130079130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223 156,4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123 331,6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313007999Ж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123 331,6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377 005,5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384 568,6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200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8 739,3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600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7 294,8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31300И0000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360 971,4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384 568,6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500 000,0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Погашение кредиторской задолженности прошлых лет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31300К0000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31300К0000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14,8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shd w:val="clear" w:color="auto" w:fill="auto"/>
            <w:vAlign w:val="center"/>
            <w:hideMark/>
          </w:tcPr>
          <w:p w:rsidR="00C00610" w:rsidRDefault="00C00610" w:rsidP="00C00610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597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422,5</w:t>
            </w:r>
          </w:p>
        </w:tc>
        <w:tc>
          <w:tcPr>
            <w:tcW w:w="1760" w:type="dxa"/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00610" w:rsidRDefault="00C00610" w:rsidP="00C00610">
            <w:r>
              <w:t>Иные бюджетные ассигнования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31300Ш0000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00610" w:rsidRDefault="00C00610" w:rsidP="00C00610">
            <w:pPr>
              <w:jc w:val="center"/>
            </w:pPr>
            <w:r>
              <w:t>800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422,5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 </w:t>
            </w:r>
          </w:p>
        </w:tc>
      </w:tr>
      <w:tr w:rsidR="00C00610" w:rsidTr="00C00610">
        <w:trPr>
          <w:cantSplit/>
        </w:trPr>
        <w:tc>
          <w:tcPr>
            <w:tcW w:w="68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r>
              <w:t>ВСЕГО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r>
              <w:t> 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r>
              <w:t> 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6F45A0">
            <w:pPr>
              <w:jc w:val="right"/>
            </w:pPr>
            <w:r>
              <w:t>37 424 934,</w:t>
            </w:r>
            <w:r w:rsidR="006F45A0">
              <w:t>3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26 331 492,5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  <w:r>
              <w:t>24 171 423,0</w:t>
            </w:r>
          </w:p>
        </w:tc>
      </w:tr>
      <w:tr w:rsidR="00C00610" w:rsidTr="00C00610">
        <w:trPr>
          <w:cantSplit/>
        </w:trPr>
        <w:tc>
          <w:tcPr>
            <w:tcW w:w="68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</w:tr>
      <w:tr w:rsidR="00C00610" w:rsidTr="00C00610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</w:tr>
      <w:tr w:rsidR="00C00610" w:rsidTr="00C00610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</w:tr>
      <w:tr w:rsidR="00C00610" w:rsidTr="00C00610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</w:tr>
      <w:tr w:rsidR="00C00610" w:rsidTr="00C00610">
        <w:trPr>
          <w:cantSplit/>
        </w:trPr>
        <w:tc>
          <w:tcPr>
            <w:tcW w:w="6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/>
        </w:tc>
        <w:tc>
          <w:tcPr>
            <w:tcW w:w="3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0610" w:rsidRDefault="00C00610" w:rsidP="00C00610">
            <w:pPr>
              <w:jc w:val="right"/>
            </w:pPr>
          </w:p>
        </w:tc>
      </w:tr>
    </w:tbl>
    <w:p w:rsidR="00E2598B" w:rsidRPr="00C00610" w:rsidRDefault="00E2598B" w:rsidP="00C00610"/>
    <w:sectPr w:rsidR="00E2598B" w:rsidRPr="00C00610" w:rsidSect="00F01F4E">
      <w:headerReference w:type="even" r:id="rId7"/>
      <w:headerReference w:type="default" r:id="rId8"/>
      <w:pgSz w:w="16838" w:h="11906" w:orient="landscape"/>
      <w:pgMar w:top="1701" w:right="1134" w:bottom="51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088" w:rsidRDefault="00337088" w:rsidP="00C00610">
      <w:r>
        <w:separator/>
      </w:r>
    </w:p>
  </w:endnote>
  <w:endnote w:type="continuationSeparator" w:id="1">
    <w:p w:rsidR="00337088" w:rsidRDefault="00337088" w:rsidP="00C00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088" w:rsidRDefault="00337088" w:rsidP="00C00610">
      <w:r>
        <w:separator/>
      </w:r>
    </w:p>
  </w:footnote>
  <w:footnote w:type="continuationSeparator" w:id="1">
    <w:p w:rsidR="00337088" w:rsidRDefault="00337088" w:rsidP="00C006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610" w:rsidRDefault="001A38F2" w:rsidP="00C006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0061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0610" w:rsidRDefault="00C006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610" w:rsidRDefault="001A38F2" w:rsidP="00C006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0061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0709">
      <w:rPr>
        <w:rStyle w:val="a7"/>
        <w:noProof/>
      </w:rPr>
      <w:t>2</w:t>
    </w:r>
    <w:r>
      <w:rPr>
        <w:rStyle w:val="a7"/>
      </w:rPr>
      <w:fldChar w:fldCharType="end"/>
    </w:r>
  </w:p>
  <w:p w:rsidR="00C00610" w:rsidRDefault="00C0061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C00610"/>
    <w:rsid w:val="001A38F2"/>
    <w:rsid w:val="0022463A"/>
    <w:rsid w:val="002C3F39"/>
    <w:rsid w:val="00337088"/>
    <w:rsid w:val="006808C6"/>
    <w:rsid w:val="006877A9"/>
    <w:rsid w:val="006B1E59"/>
    <w:rsid w:val="006F45A0"/>
    <w:rsid w:val="00763E5B"/>
    <w:rsid w:val="007742E6"/>
    <w:rsid w:val="00925040"/>
    <w:rsid w:val="0099654E"/>
    <w:rsid w:val="00A24CAF"/>
    <w:rsid w:val="00B912FD"/>
    <w:rsid w:val="00C00610"/>
    <w:rsid w:val="00E2598B"/>
    <w:rsid w:val="00E60709"/>
    <w:rsid w:val="00ED44D0"/>
    <w:rsid w:val="00F01F4E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C00610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C00610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C00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C00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C00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C006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C00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C006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C006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C006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C006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C006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C006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C006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C006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C006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C006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C00610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C0061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C0061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C00610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C006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C0061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C0061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C0061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C0061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C006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C006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C006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C006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C00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C006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C00610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00610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00610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C00610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0061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00610"/>
  </w:style>
  <w:style w:type="paragraph" w:styleId="a5">
    <w:name w:val="footer"/>
    <w:basedOn w:val="a"/>
    <w:link w:val="a6"/>
    <w:uiPriority w:val="99"/>
    <w:semiHidden/>
    <w:unhideWhenUsed/>
    <w:rsid w:val="00C006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00610"/>
  </w:style>
  <w:style w:type="character" w:styleId="a7">
    <w:name w:val="page number"/>
    <w:basedOn w:val="a0"/>
    <w:uiPriority w:val="99"/>
    <w:semiHidden/>
    <w:unhideWhenUsed/>
    <w:rsid w:val="00C006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25</TotalTime>
  <Pages>81</Pages>
  <Words>23523</Words>
  <Characters>134084</Characters>
  <Application>Microsoft Office Word</Application>
  <DocSecurity>0</DocSecurity>
  <Lines>1117</Lines>
  <Paragraphs>314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6</cp:revision>
  <dcterms:created xsi:type="dcterms:W3CDTF">2023-11-24T06:14:00Z</dcterms:created>
  <dcterms:modified xsi:type="dcterms:W3CDTF">2023-11-24T13:09:00Z</dcterms:modified>
</cp:coreProperties>
</file>